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773D" w14:textId="042D2262" w:rsidR="006B2F86" w:rsidRDefault="00D70F41" w:rsidP="00D70F41">
      <w:pPr>
        <w:pStyle w:val="NoSpacing"/>
        <w:ind w:left="720" w:hanging="720"/>
      </w:pPr>
      <w:r>
        <w:rPr>
          <w:u w:val="single"/>
        </w:rPr>
        <w:t>Thomas OKYS (OOKYS, OKES)</w:t>
      </w:r>
      <w:r>
        <w:t xml:space="preserve">      (fl.1482)</w:t>
      </w:r>
    </w:p>
    <w:p w14:paraId="528CBB94" w14:textId="093473EA" w:rsidR="00D70F41" w:rsidRDefault="00D70F41" w:rsidP="00D70F41">
      <w:pPr>
        <w:pStyle w:val="NoSpacing"/>
        <w:ind w:left="720" w:hanging="720"/>
      </w:pPr>
      <w:r w:rsidRPr="00D70F41">
        <w:t>of Dartford, Kent.</w:t>
      </w:r>
    </w:p>
    <w:p w14:paraId="3C4F9C1E" w14:textId="55250902" w:rsidR="00D70F41" w:rsidRDefault="00D70F41" w:rsidP="00D70F41">
      <w:pPr>
        <w:pStyle w:val="NoSpacing"/>
        <w:ind w:left="720" w:hanging="720"/>
      </w:pPr>
    </w:p>
    <w:p w14:paraId="08D770F7" w14:textId="4C156209" w:rsidR="00D70F41" w:rsidRDefault="00D70F41" w:rsidP="00D70F41">
      <w:pPr>
        <w:pStyle w:val="NoSpacing"/>
        <w:ind w:left="720" w:hanging="720"/>
      </w:pPr>
    </w:p>
    <w:p w14:paraId="6B5ED6D9" w14:textId="5AD24C84" w:rsidR="00D70F41" w:rsidRDefault="00D70F41" w:rsidP="00D70F41">
      <w:pPr>
        <w:pStyle w:val="NoSpacing"/>
        <w:ind w:left="720" w:hanging="720"/>
      </w:pPr>
      <w:r>
        <w:t xml:space="preserve">  2 May1482</w:t>
      </w:r>
      <w:r>
        <w:tab/>
        <w:t>He was granted a general pardon.  (C.P.R. 1476-85 p.309)</w:t>
      </w:r>
    </w:p>
    <w:p w14:paraId="50CE5744" w14:textId="16F6BA73" w:rsidR="00D70F41" w:rsidRDefault="00D70F41" w:rsidP="00D70F41">
      <w:pPr>
        <w:pStyle w:val="NoSpacing"/>
        <w:ind w:left="720" w:hanging="720"/>
      </w:pPr>
    </w:p>
    <w:p w14:paraId="125B9317" w14:textId="5E268D81" w:rsidR="00D70F41" w:rsidRDefault="00D70F41" w:rsidP="00D70F41">
      <w:pPr>
        <w:pStyle w:val="NoSpacing"/>
        <w:ind w:left="720" w:hanging="720"/>
      </w:pPr>
    </w:p>
    <w:p w14:paraId="080F77E4" w14:textId="060688E6" w:rsidR="00D70F41" w:rsidRPr="00D70F41" w:rsidRDefault="00D70F41" w:rsidP="00D70F41">
      <w:pPr>
        <w:pStyle w:val="NoSpacing"/>
        <w:ind w:left="720" w:hanging="720"/>
      </w:pPr>
      <w:r>
        <w:t>9 August 2019</w:t>
      </w:r>
      <w:bookmarkStart w:id="0" w:name="_GoBack"/>
      <w:bookmarkEnd w:id="0"/>
    </w:p>
    <w:sectPr w:rsidR="00D70F41" w:rsidRPr="00D70F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C784E" w14:textId="77777777" w:rsidR="00D70F41" w:rsidRDefault="00D70F41" w:rsidP="00E71FC3">
      <w:pPr>
        <w:spacing w:after="0" w:line="240" w:lineRule="auto"/>
      </w:pPr>
      <w:r>
        <w:separator/>
      </w:r>
    </w:p>
  </w:endnote>
  <w:endnote w:type="continuationSeparator" w:id="0">
    <w:p w14:paraId="00A5A7C1" w14:textId="77777777" w:rsidR="00D70F41" w:rsidRDefault="00D70F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9F4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C473D" w14:textId="77777777" w:rsidR="00D70F41" w:rsidRDefault="00D70F41" w:rsidP="00E71FC3">
      <w:pPr>
        <w:spacing w:after="0" w:line="240" w:lineRule="auto"/>
      </w:pPr>
      <w:r>
        <w:separator/>
      </w:r>
    </w:p>
  </w:footnote>
  <w:footnote w:type="continuationSeparator" w:id="0">
    <w:p w14:paraId="56C7C4F9" w14:textId="77777777" w:rsidR="00D70F41" w:rsidRDefault="00D70F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F41"/>
    <w:rsid w:val="001A7C09"/>
    <w:rsid w:val="00577BD5"/>
    <w:rsid w:val="00656CBA"/>
    <w:rsid w:val="006A1F77"/>
    <w:rsid w:val="00733BE7"/>
    <w:rsid w:val="00AB52E8"/>
    <w:rsid w:val="00B16D3F"/>
    <w:rsid w:val="00BB41AC"/>
    <w:rsid w:val="00D70F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760DA"/>
  <w15:chartTrackingRefBased/>
  <w15:docId w15:val="{095BCA3B-CE15-49B4-964E-F18A4D76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2019-08-09T20:35:00Z</dcterms:created>
  <dcterms:modified xsi:type="dcterms:W3CDTF">2019-08-09T20:37:00Z</dcterms:modified>
</cp:coreProperties>
</file>